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379E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379E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0379E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0379E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0379E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0379E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0379E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0379E2" w:rsidRPr="000379E2">
          <w:rPr>
            <w:b w:val="0"/>
          </w:rPr>
          <w:t xml:space="preserve"> 11091/043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0379E2" w:rsidP="00232C8F">
            <w:r>
              <w:t>Гардеробщик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0379E2" w:rsidP="00232C8F">
            <w:r>
              <w:t>11633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0379E2" w:rsidRPr="000379E2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0379E2" w:rsidRPr="000379E2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0379E2" w:rsidRPr="000379E2">
          <w:rPr>
            <w:u w:val="single"/>
          </w:rPr>
  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0379E2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0379E2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0379E2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0379E2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0379E2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0379E2" w:rsidP="00C31869">
            <w:pPr>
              <w:jc w:val="center"/>
            </w:pPr>
            <w:r>
              <w:t>014-300-377 84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0379E2" w:rsidRPr="000379E2">
          <w:rPr>
            <w:rStyle w:val="aa"/>
          </w:rPr>
          <w:t xml:space="preserve"> Отсутствует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0379E2" w:rsidRPr="000379E2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79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79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79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79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79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79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79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79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379E2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79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79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79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79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379E2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79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79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79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0379E2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0379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379E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E2A7B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E2A7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379E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E2A7B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E2A7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379E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E2A7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E2A7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379E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E2A7B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E2A7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379E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E2A7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E2A7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379E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E2A7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E2A7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379E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E2A7B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E2A7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3952BA" w:rsidRPr="003952BA">
          <w:rPr>
            <w:i/>
            <w:u w:val="single"/>
          </w:rPr>
          <w:t>1. Рекомендации по улучшению и оздоровлению условий труда:</w:t>
        </w:r>
        <w:r w:rsidR="003952BA" w:rsidRPr="003952BA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3952BA" w:rsidRPr="003952BA">
          <w:rPr>
            <w:i/>
            <w:u w:val="single"/>
          </w:rPr>
          <w:tab/>
          <w:t>   </w:t>
        </w:r>
        <w:r w:rsidR="003952BA" w:rsidRPr="003952BA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3952BA" w:rsidRPr="003952BA">
          <w:rPr>
            <w:i/>
            <w:u w:val="single"/>
          </w:rPr>
          <w:tab/>
          <w:t>   </w:t>
        </w:r>
        <w:r w:rsidR="003952BA" w:rsidRPr="003952BA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3952BA" w:rsidRPr="003952BA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3952BA" w:rsidRPr="003952BA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379E2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379E2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0379E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379E2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379E2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0379E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379E2" w:rsidRPr="000379E2" w:rsidTr="000379E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</w:tr>
      <w:tr w:rsidR="000379E2" w:rsidRPr="000379E2" w:rsidTr="000379E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(дата)</w:t>
            </w:r>
          </w:p>
        </w:tc>
      </w:tr>
      <w:tr w:rsidR="000379E2" w:rsidRPr="000379E2" w:rsidTr="000379E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</w:tr>
      <w:tr w:rsidR="000379E2" w:rsidRPr="000379E2" w:rsidTr="000379E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(дата)</w:t>
            </w:r>
          </w:p>
        </w:tc>
      </w:tr>
      <w:tr w:rsidR="000379E2" w:rsidRPr="000379E2" w:rsidTr="000379E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</w:tr>
      <w:tr w:rsidR="000379E2" w:rsidRPr="000379E2" w:rsidTr="000379E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7E2A7B" w:rsidTr="007E2A7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E2A7B" w:rsidRDefault="007E2A7B" w:rsidP="003C5C39">
            <w:pPr>
              <w:pStyle w:val="a8"/>
            </w:pPr>
            <w:r w:rsidRPr="007E2A7B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E2A7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E2A7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E2A7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E2A7B" w:rsidRDefault="007E2A7B" w:rsidP="003C5C39">
            <w:pPr>
              <w:pStyle w:val="a8"/>
            </w:pPr>
            <w:r w:rsidRPr="007E2A7B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E2A7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E2A7B" w:rsidRDefault="003952BA" w:rsidP="003C5C39">
            <w:pPr>
              <w:pStyle w:val="a8"/>
            </w:pPr>
            <w:r>
              <w:t>24.11.2016</w:t>
            </w:r>
          </w:p>
        </w:tc>
      </w:tr>
      <w:tr w:rsidR="00EF07A3" w:rsidRPr="007E2A7B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7E2A7B" w:rsidRDefault="007E2A7B" w:rsidP="003C5C39">
            <w:pPr>
              <w:pStyle w:val="a8"/>
              <w:rPr>
                <w:b/>
                <w:vertAlign w:val="superscript"/>
              </w:rPr>
            </w:pPr>
            <w:r w:rsidRPr="007E2A7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7E2A7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7E2A7B" w:rsidRDefault="007E2A7B" w:rsidP="00EF07A3">
            <w:pPr>
              <w:pStyle w:val="a8"/>
              <w:rPr>
                <w:b/>
                <w:vertAlign w:val="superscript"/>
              </w:rPr>
            </w:pPr>
            <w:r w:rsidRPr="007E2A7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7E2A7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7E2A7B" w:rsidRDefault="007E2A7B" w:rsidP="00EF07A3">
            <w:pPr>
              <w:pStyle w:val="a8"/>
              <w:rPr>
                <w:b/>
                <w:vertAlign w:val="superscript"/>
              </w:rPr>
            </w:pPr>
            <w:r w:rsidRPr="007E2A7B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7E2A7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7E2A7B" w:rsidRDefault="007E2A7B" w:rsidP="00EF07A3">
            <w:pPr>
              <w:pStyle w:val="a8"/>
              <w:rPr>
                <w:vertAlign w:val="superscript"/>
              </w:rPr>
            </w:pPr>
            <w:r w:rsidRPr="007E2A7B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0379E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379E2" w:rsidP="004E51DC">
            <w:pPr>
              <w:pStyle w:val="a8"/>
            </w:pPr>
            <w:r>
              <w:t>Похлебаева Вера Владимировна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0379E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0379E2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379E2" w:rsidRPr="000379E2" w:rsidTr="000379E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</w:tr>
      <w:tr w:rsidR="000379E2" w:rsidRPr="000379E2" w:rsidTr="000379E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79E2" w:rsidRPr="000379E2" w:rsidRDefault="000379E2" w:rsidP="00EF07A3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(дата)</w:t>
            </w:r>
          </w:p>
        </w:tc>
      </w:tr>
      <w:tr w:rsidR="000379E2" w:rsidRPr="000379E2" w:rsidTr="000379E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</w:tr>
      <w:tr w:rsidR="000379E2" w:rsidRPr="000379E2" w:rsidTr="000379E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79E2" w:rsidRPr="000379E2" w:rsidRDefault="000379E2" w:rsidP="00EF07A3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(дата)</w:t>
            </w:r>
          </w:p>
        </w:tc>
      </w:tr>
      <w:tr w:rsidR="000379E2" w:rsidRPr="000379E2" w:rsidTr="000379E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</w:tr>
      <w:tr w:rsidR="000379E2" w:rsidRPr="000379E2" w:rsidTr="000379E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79E2" w:rsidRPr="000379E2" w:rsidRDefault="000379E2" w:rsidP="00EF07A3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(дата)</w:t>
            </w:r>
          </w:p>
        </w:tc>
      </w:tr>
      <w:tr w:rsidR="000379E2" w:rsidRPr="000379E2" w:rsidTr="000379E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</w:tr>
      <w:tr w:rsidR="000379E2" w:rsidRPr="000379E2" w:rsidTr="000379E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79E2" w:rsidRPr="000379E2" w:rsidRDefault="000379E2" w:rsidP="00EF07A3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(дата)</w:t>
            </w:r>
          </w:p>
        </w:tc>
      </w:tr>
      <w:tr w:rsidR="000379E2" w:rsidRPr="000379E2" w:rsidTr="000379E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9E2" w:rsidRPr="000379E2" w:rsidRDefault="000379E2" w:rsidP="004E51DC">
            <w:pPr>
              <w:pStyle w:val="a8"/>
            </w:pPr>
          </w:p>
        </w:tc>
      </w:tr>
      <w:tr w:rsidR="000379E2" w:rsidRPr="000379E2" w:rsidTr="000379E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79E2" w:rsidRPr="000379E2" w:rsidRDefault="000379E2" w:rsidP="00EF07A3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79E2" w:rsidRPr="000379E2" w:rsidRDefault="000379E2" w:rsidP="004E51DC">
            <w:pPr>
              <w:pStyle w:val="a8"/>
              <w:rPr>
                <w:vertAlign w:val="superscript"/>
              </w:rPr>
            </w:pPr>
            <w:r w:rsidRPr="000379E2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A7B" w:rsidRDefault="007E2A7B" w:rsidP="0076042D">
      <w:pPr>
        <w:pStyle w:val="a9"/>
      </w:pPr>
      <w:r>
        <w:separator/>
      </w:r>
    </w:p>
  </w:endnote>
  <w:endnote w:type="continuationSeparator" w:id="0">
    <w:p w:rsidR="007E2A7B" w:rsidRDefault="007E2A7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0379E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11091/043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41090A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41090A" w:rsidRPr="00C31869">
            <w:rPr>
              <w:rStyle w:val="ad"/>
              <w:sz w:val="20"/>
              <w:szCs w:val="20"/>
            </w:rPr>
            <w:fldChar w:fldCharType="separate"/>
          </w:r>
          <w:r w:rsidR="000379E2">
            <w:rPr>
              <w:rStyle w:val="ad"/>
              <w:noProof/>
              <w:sz w:val="20"/>
              <w:szCs w:val="20"/>
            </w:rPr>
            <w:t>1</w:t>
          </w:r>
          <w:r w:rsidR="0041090A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379E2" w:rsidRPr="000379E2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A7B" w:rsidRDefault="007E2A7B" w:rsidP="0076042D">
      <w:pPr>
        <w:pStyle w:val="a9"/>
      </w:pPr>
      <w:r>
        <w:separator/>
      </w:r>
    </w:p>
  </w:footnote>
  <w:footnote w:type="continuationSeparator" w:id="0">
    <w:p w:rsidR="007E2A7B" w:rsidRDefault="007E2A7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1163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43 "/>
    <w:docVar w:name="oborud" w:val=" Отсутствуе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66AF51E4D7E443B5992C998FB6560B40"/>
    <w:docVar w:name="rm_id" w:val="192"/>
    <w:docVar w:name="rm_name" w:val="                                          "/>
    <w:docVar w:name="rm_number" w:val=" 11091/043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994C87"/>
    <w:rsid w:val="000024F1"/>
    <w:rsid w:val="00025683"/>
    <w:rsid w:val="000379E2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119D5"/>
    <w:rsid w:val="00367816"/>
    <w:rsid w:val="003876C3"/>
    <w:rsid w:val="003947ED"/>
    <w:rsid w:val="003952BA"/>
    <w:rsid w:val="003C24DB"/>
    <w:rsid w:val="003C5C39"/>
    <w:rsid w:val="0040104A"/>
    <w:rsid w:val="00402CAC"/>
    <w:rsid w:val="0041090A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B232C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2A7B"/>
    <w:rsid w:val="00835248"/>
    <w:rsid w:val="00883461"/>
    <w:rsid w:val="008E68DE"/>
    <w:rsid w:val="008E70C1"/>
    <w:rsid w:val="0090588D"/>
    <w:rsid w:val="0092778A"/>
    <w:rsid w:val="00967790"/>
    <w:rsid w:val="0098630F"/>
    <w:rsid w:val="00994C87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2016-11-24T12:55:00Z</dcterms:created>
  <dcterms:modified xsi:type="dcterms:W3CDTF">2016-11-25T06:30:00Z</dcterms:modified>
</cp:coreProperties>
</file>